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47C8" w14:textId="7A242BB5" w:rsidR="00AC2F79" w:rsidRPr="00B266B0" w:rsidRDefault="00AC2F79" w:rsidP="00AC2F7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</w:t>
      </w:r>
      <w:r w:rsidRPr="00B266B0">
        <w:rPr>
          <w:bCs/>
          <w:noProof w:val="0"/>
          <w:sz w:val="24"/>
          <w:szCs w:val="24"/>
        </w:rPr>
        <w:tab/>
      </w:r>
      <w:r w:rsidR="003009B2" w:rsidRPr="003009B2">
        <w:rPr>
          <w:bCs/>
          <w:noProof w:val="0"/>
          <w:sz w:val="24"/>
          <w:szCs w:val="24"/>
        </w:rPr>
        <w:t>R3-250572</w:t>
      </w:r>
    </w:p>
    <w:p w14:paraId="60D98212" w14:textId="77777777" w:rsidR="00AC2F79" w:rsidRPr="00B1063A" w:rsidRDefault="00AC2F79" w:rsidP="00AC2F79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Athens, Greece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17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1145776F" w14:textId="77777777" w:rsidR="00215CCC" w:rsidRPr="00AC2F79" w:rsidRDefault="00215CCC" w:rsidP="00215CCC">
      <w:pPr>
        <w:rPr>
          <w:rFonts w:ascii="Calibri" w:hAnsi="Calibri" w:cs="Arial"/>
          <w:sz w:val="22"/>
          <w:szCs w:val="22"/>
          <w:lang w:val="en-US"/>
        </w:rPr>
      </w:pPr>
    </w:p>
    <w:p w14:paraId="7007E374" w14:textId="613E38A5" w:rsidR="00215CCC" w:rsidRPr="00A85811" w:rsidRDefault="00215CCC" w:rsidP="00DD4EE5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DD4EE5">
        <w:rPr>
          <w:rFonts w:ascii="Calibri" w:hAnsi="Calibri" w:cs="Arial"/>
          <w:b/>
          <w:sz w:val="22"/>
          <w:szCs w:val="22"/>
        </w:rPr>
        <w:t xml:space="preserve">[Draft] LS on </w:t>
      </w:r>
      <w:r>
        <w:rPr>
          <w:rFonts w:ascii="Calibri" w:hAnsi="Calibri" w:cs="Arial"/>
          <w:b/>
          <w:sz w:val="22"/>
          <w:szCs w:val="22"/>
        </w:rPr>
        <w:t>New</w:t>
      </w:r>
      <w:r w:rsidR="00406DB2">
        <w:rPr>
          <w:rFonts w:ascii="Calibri" w:hAnsi="Calibri" w:cs="Arial"/>
          <w:b/>
          <w:sz w:val="22"/>
          <w:szCs w:val="22"/>
        </w:rPr>
        <w:t xml:space="preserve"> Energy Consumption Measurement for </w:t>
      </w:r>
      <w:proofErr w:type="spellStart"/>
      <w:r w:rsidR="00406DB2">
        <w:rPr>
          <w:rFonts w:ascii="Calibri" w:hAnsi="Calibri" w:cs="Arial"/>
          <w:b/>
          <w:sz w:val="22"/>
          <w:szCs w:val="22"/>
        </w:rPr>
        <w:t>gNB</w:t>
      </w:r>
      <w:proofErr w:type="spellEnd"/>
      <w:r w:rsidR="00406DB2">
        <w:rPr>
          <w:rFonts w:ascii="Calibri" w:hAnsi="Calibri" w:cs="Arial"/>
          <w:b/>
          <w:sz w:val="22"/>
          <w:szCs w:val="22"/>
        </w:rPr>
        <w:t>-DU</w:t>
      </w:r>
    </w:p>
    <w:p w14:paraId="79ADCEB3" w14:textId="3A8C0534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</w:p>
    <w:p w14:paraId="1BDFA915" w14:textId="076B1620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0A63AB">
        <w:rPr>
          <w:rFonts w:ascii="Calibri" w:hAnsi="Calibri" w:cs="Arial"/>
          <w:bCs/>
          <w:sz w:val="22"/>
          <w:szCs w:val="22"/>
        </w:rPr>
        <w:t>9</w:t>
      </w:r>
    </w:p>
    <w:p w14:paraId="6E664E70" w14:textId="17D28935" w:rsidR="00215CCC" w:rsidRPr="000A06DE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proofErr w:type="spellStart"/>
      <w:r w:rsidR="00AF3B25" w:rsidRPr="00AF3B25">
        <w:rPr>
          <w:rFonts w:ascii="Calibri" w:hAnsi="Calibri" w:cs="Arial"/>
          <w:bCs/>
          <w:sz w:val="22"/>
          <w:szCs w:val="22"/>
        </w:rPr>
        <w:t>NR_AIML_NGRAN_enh</w:t>
      </w:r>
      <w:proofErr w:type="spellEnd"/>
      <w:r w:rsidR="00AF3B25" w:rsidRPr="00AF3B25">
        <w:rPr>
          <w:rFonts w:ascii="Calibri" w:hAnsi="Calibri" w:cs="Arial"/>
          <w:bCs/>
          <w:sz w:val="22"/>
          <w:szCs w:val="22"/>
        </w:rPr>
        <w:t>-Core</w:t>
      </w:r>
    </w:p>
    <w:p w14:paraId="65DC0749" w14:textId="77777777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45106B3D" w14:textId="510F8112" w:rsidR="00215CCC" w:rsidRPr="0014613E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="0014613E"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 w:rsidR="00292074">
        <w:rPr>
          <w:rFonts w:ascii="Arial" w:hAnsi="Arial" w:cs="Arial"/>
          <w:bCs/>
          <w:color w:val="FF0000"/>
        </w:rPr>
        <w:t>]</w:t>
      </w:r>
    </w:p>
    <w:p w14:paraId="21EED655" w14:textId="77777777" w:rsidR="00215CCC" w:rsidRPr="008E2859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131D4A11" w14:textId="62C64C79" w:rsidR="00DD4EE5" w:rsidRPr="008E2859" w:rsidRDefault="00DD4EE5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</w:p>
    <w:p w14:paraId="600E419A" w14:textId="77777777" w:rsidR="00215CCC" w:rsidRPr="008E2859" w:rsidRDefault="00215CCC" w:rsidP="00215CCC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F7AA8E" w14:textId="77777777" w:rsidR="00215CCC" w:rsidRPr="00215CCC" w:rsidRDefault="00215CCC" w:rsidP="00215CCC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2" w:name="_Hlk110438804"/>
    </w:p>
    <w:p w14:paraId="4156DBDC" w14:textId="77777777" w:rsidR="00215CCC" w:rsidRPr="002200B7" w:rsidRDefault="00215CCC" w:rsidP="00215CCC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3C3D4B55" w14:textId="77777777" w:rsidR="00215CCC" w:rsidRPr="002200B7" w:rsidRDefault="00215CCC" w:rsidP="00215CCC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2"/>
    <w:p w14:paraId="167FCF80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40483040" w14:textId="77777777" w:rsidR="00215CCC" w:rsidRPr="007645EF" w:rsidRDefault="00215CCC" w:rsidP="00215CCC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C6FDD6B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5A8E275D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1A88FE4B" w14:textId="77777777" w:rsidR="00215CCC" w:rsidRPr="007645EF" w:rsidRDefault="00215CCC" w:rsidP="00215CCC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4903F1E" w14:textId="77777777" w:rsidR="00215CCC" w:rsidRPr="007645EF" w:rsidRDefault="00215CCC" w:rsidP="00215CCC">
      <w:pPr>
        <w:rPr>
          <w:rFonts w:ascii="Calibri" w:hAnsi="Calibri" w:cs="Arial"/>
          <w:sz w:val="22"/>
          <w:szCs w:val="22"/>
        </w:rPr>
      </w:pPr>
    </w:p>
    <w:p w14:paraId="7CD21A64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7AE8C53" w14:textId="5B262F8E" w:rsidR="00867C09" w:rsidRDefault="00215CCC" w:rsidP="00215CCC">
      <w:pPr>
        <w:spacing w:after="120"/>
      </w:pPr>
      <w:bookmarkStart w:id="3" w:name="_Hlk149836526"/>
      <w:bookmarkStart w:id="4" w:name="_Hlk159195854"/>
      <w:r>
        <w:rPr>
          <w:lang w:val="en-US"/>
        </w:rPr>
        <w:t xml:space="preserve">RAN3 </w:t>
      </w:r>
      <w:r w:rsidR="000A63AB">
        <w:rPr>
          <w:lang w:val="en-US"/>
        </w:rPr>
        <w:t xml:space="preserve">has </w:t>
      </w:r>
      <w:bookmarkEnd w:id="3"/>
      <w:bookmarkEnd w:id="4"/>
      <w:r w:rsidR="00867C09">
        <w:t xml:space="preserve">agreed to transfer a measured Energy Cost from </w:t>
      </w:r>
      <w:proofErr w:type="spellStart"/>
      <w:r w:rsidR="00867C09">
        <w:t>gNB</w:t>
      </w:r>
      <w:proofErr w:type="spellEnd"/>
      <w:r w:rsidR="00867C09">
        <w:t xml:space="preserve">-DU to </w:t>
      </w:r>
      <w:proofErr w:type="spellStart"/>
      <w:r w:rsidR="00867C09">
        <w:t>gNB</w:t>
      </w:r>
      <w:proofErr w:type="spellEnd"/>
      <w:r w:rsidR="00867C09">
        <w:t>-CU</w:t>
      </w:r>
      <w:r w:rsidR="00367571">
        <w:t xml:space="preserve"> </w:t>
      </w:r>
      <w:r w:rsidR="00367571">
        <w:t>for split architecture</w:t>
      </w:r>
      <w:r w:rsidR="00367571">
        <w:t xml:space="preserve"> and that </w:t>
      </w:r>
      <w:r w:rsidR="00367571">
        <w:t xml:space="preserve">the Energy Cost mapping rule is configured at the </w:t>
      </w:r>
      <w:proofErr w:type="spellStart"/>
      <w:r w:rsidR="00367571">
        <w:t>gNB</w:t>
      </w:r>
      <w:proofErr w:type="spellEnd"/>
      <w:r w:rsidR="00367571">
        <w:t>-DU</w:t>
      </w:r>
      <w:r w:rsidR="00867C09">
        <w:t xml:space="preserve">. However, </w:t>
      </w:r>
      <w:r w:rsidR="001D7299">
        <w:t xml:space="preserve">RAN3 believes there is currently </w:t>
      </w:r>
      <w:r w:rsidR="00867C09">
        <w:t xml:space="preserve">no measurement </w:t>
      </w:r>
      <w:r w:rsidR="00641A42">
        <w:t>to measure the Energy Consumption of</w:t>
      </w:r>
      <w:r w:rsidR="00867C09">
        <w:t xml:space="preserve"> </w:t>
      </w:r>
      <w:r w:rsidR="00641A42">
        <w:t xml:space="preserve">a </w:t>
      </w:r>
      <w:proofErr w:type="spellStart"/>
      <w:r w:rsidR="00641A42">
        <w:t>gNB</w:t>
      </w:r>
      <w:proofErr w:type="spellEnd"/>
      <w:r w:rsidR="00641A42">
        <w:t>-DU</w:t>
      </w:r>
      <w:r w:rsidR="00C931F7">
        <w:t xml:space="preserve"> defined in SA5’s specification</w:t>
      </w:r>
      <w:r w:rsidR="008B29F9">
        <w:t xml:space="preserve">, e.g. </w:t>
      </w:r>
      <w:r w:rsidR="00C931F7">
        <w:t>in TS 28.554</w:t>
      </w:r>
      <w:r w:rsidR="00641A42">
        <w:t xml:space="preserve">. </w:t>
      </w:r>
      <w:r w:rsidR="00FC568D">
        <w:t>RAN3 would therefore</w:t>
      </w:r>
      <w:r w:rsidR="005D299A">
        <w:t xml:space="preserve"> like to kindly ask </w:t>
      </w:r>
      <w:r w:rsidR="005D299A" w:rsidRPr="005D299A">
        <w:t xml:space="preserve">SA5 to add </w:t>
      </w:r>
      <w:r w:rsidR="008B29F9">
        <w:t xml:space="preserve">support for </w:t>
      </w:r>
      <w:r w:rsidR="005D299A" w:rsidRPr="005D299A">
        <w:t xml:space="preserve">an Energy Consumption measurement for </w:t>
      </w:r>
      <w:proofErr w:type="spellStart"/>
      <w:r w:rsidR="005D299A" w:rsidRPr="005D299A">
        <w:t>gNB</w:t>
      </w:r>
      <w:proofErr w:type="spellEnd"/>
      <w:r w:rsidR="005D299A" w:rsidRPr="005D299A">
        <w:t>-DU</w:t>
      </w:r>
      <w:r w:rsidR="005D299A">
        <w:t xml:space="preserve"> in their specifications.</w:t>
      </w:r>
    </w:p>
    <w:p w14:paraId="00C80E9C" w14:textId="77777777" w:rsidR="00867C09" w:rsidRPr="00B654C5" w:rsidRDefault="00867C09" w:rsidP="00215CCC">
      <w:pPr>
        <w:spacing w:after="120"/>
      </w:pPr>
    </w:p>
    <w:p w14:paraId="724A6739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B66E640" w14:textId="592F417B" w:rsidR="00215CCC" w:rsidRDefault="00215CCC" w:rsidP="00215CCC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>
        <w:rPr>
          <w:b/>
          <w:bCs/>
        </w:rPr>
        <w:t xml:space="preserve">RAN3 would like to ask SA5 to add </w:t>
      </w:r>
      <w:r w:rsidR="008B29F9">
        <w:rPr>
          <w:b/>
          <w:bCs/>
        </w:rPr>
        <w:t xml:space="preserve">support for </w:t>
      </w:r>
      <w:r w:rsidR="000A63AB">
        <w:rPr>
          <w:b/>
          <w:bCs/>
        </w:rPr>
        <w:t xml:space="preserve">an Energy Consumption measurement for </w:t>
      </w:r>
      <w:proofErr w:type="spellStart"/>
      <w:r w:rsidR="000A63AB">
        <w:rPr>
          <w:b/>
          <w:bCs/>
        </w:rPr>
        <w:t>gNB</w:t>
      </w:r>
      <w:proofErr w:type="spellEnd"/>
      <w:r w:rsidR="000A63AB">
        <w:rPr>
          <w:b/>
          <w:bCs/>
        </w:rPr>
        <w:t>-DU in</w:t>
      </w:r>
      <w:r>
        <w:rPr>
          <w:b/>
          <w:bCs/>
        </w:rPr>
        <w:t xml:space="preserve"> </w:t>
      </w:r>
      <w:r w:rsidR="005D299A">
        <w:rPr>
          <w:b/>
          <w:bCs/>
        </w:rPr>
        <w:t>their specifications</w:t>
      </w:r>
      <w:r>
        <w:rPr>
          <w:b/>
          <w:bCs/>
        </w:rPr>
        <w:t>.</w:t>
      </w:r>
      <w:r w:rsidRPr="00C452D5">
        <w:rPr>
          <w:b/>
          <w:bCs/>
        </w:rPr>
        <w:t xml:space="preserve"> </w:t>
      </w:r>
    </w:p>
    <w:p w14:paraId="259BF87F" w14:textId="77777777" w:rsidR="00215CCC" w:rsidRPr="003506EC" w:rsidRDefault="00215CCC" w:rsidP="00215CC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6B98F268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68B9208D" w14:textId="77777777" w:rsidR="005A4035" w:rsidRPr="0059191F" w:rsidRDefault="005A4035" w:rsidP="005A4035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#12</w:t>
      </w:r>
      <w:r>
        <w:rPr>
          <w:rFonts w:ascii="Arial" w:hAnsi="Arial" w:cs="Arial"/>
          <w:bCs/>
        </w:rPr>
        <w:t>7bis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China</w:t>
      </w:r>
    </w:p>
    <w:p w14:paraId="2122BBCF" w14:textId="77777777" w:rsidR="005A4035" w:rsidRPr="0059191F" w:rsidRDefault="005A4035" w:rsidP="005A4035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#12</w:t>
      </w:r>
      <w:r>
        <w:rPr>
          <w:rFonts w:ascii="Arial" w:hAnsi="Arial" w:cs="Arial"/>
          <w:bCs/>
        </w:rPr>
        <w:t>8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23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May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Malta, Malta</w:t>
      </w:r>
    </w:p>
    <w:p w14:paraId="01DD6B6D" w14:textId="05C5DCE4" w:rsidR="00215CCC" w:rsidRDefault="005A4035" w:rsidP="00911039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India</w:t>
      </w:r>
    </w:p>
    <w:p w14:paraId="266EE41B" w14:textId="77777777" w:rsidR="00215CCC" w:rsidRDefault="00215CCC" w:rsidP="00215CCC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B6A3F" w14:textId="77777777" w:rsidR="000E4077" w:rsidRDefault="000E4077">
      <w:r>
        <w:separator/>
      </w:r>
    </w:p>
  </w:endnote>
  <w:endnote w:type="continuationSeparator" w:id="0">
    <w:p w14:paraId="120C3F47" w14:textId="77777777" w:rsidR="000E4077" w:rsidRDefault="000E4077">
      <w:r>
        <w:continuationSeparator/>
      </w:r>
    </w:p>
  </w:endnote>
  <w:endnote w:type="continuationNotice" w:id="1">
    <w:p w14:paraId="22D56122" w14:textId="77777777" w:rsidR="000E4077" w:rsidRDefault="000E40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95900" w14:textId="77777777" w:rsidR="000E4077" w:rsidRDefault="000E4077">
      <w:r>
        <w:separator/>
      </w:r>
    </w:p>
  </w:footnote>
  <w:footnote w:type="continuationSeparator" w:id="0">
    <w:p w14:paraId="19DBF7C3" w14:textId="77777777" w:rsidR="000E4077" w:rsidRDefault="000E4077">
      <w:r>
        <w:continuationSeparator/>
      </w:r>
    </w:p>
  </w:footnote>
  <w:footnote w:type="continuationNotice" w:id="1">
    <w:p w14:paraId="304E8A5F" w14:textId="77777777" w:rsidR="000E4077" w:rsidRDefault="000E40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4F02"/>
    <w:multiLevelType w:val="hybridMultilevel"/>
    <w:tmpl w:val="857ED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2"/>
  </w:num>
  <w:num w:numId="5" w16cid:durableId="1293485520">
    <w:abstractNumId w:val="26"/>
  </w:num>
  <w:num w:numId="6" w16cid:durableId="518593314">
    <w:abstractNumId w:val="8"/>
  </w:num>
  <w:num w:numId="7" w16cid:durableId="133304696">
    <w:abstractNumId w:val="23"/>
  </w:num>
  <w:num w:numId="8" w16cid:durableId="1401951229">
    <w:abstractNumId w:val="4"/>
  </w:num>
  <w:num w:numId="9" w16cid:durableId="765687038">
    <w:abstractNumId w:val="2"/>
  </w:num>
  <w:num w:numId="10" w16cid:durableId="1190608963">
    <w:abstractNumId w:val="28"/>
  </w:num>
  <w:num w:numId="11" w16cid:durableId="1298758106">
    <w:abstractNumId w:val="19"/>
  </w:num>
  <w:num w:numId="12" w16cid:durableId="485165343">
    <w:abstractNumId w:val="18"/>
  </w:num>
  <w:num w:numId="13" w16cid:durableId="389350407">
    <w:abstractNumId w:val="5"/>
  </w:num>
  <w:num w:numId="14" w16cid:durableId="195781584">
    <w:abstractNumId w:val="29"/>
  </w:num>
  <w:num w:numId="15" w16cid:durableId="1483423386">
    <w:abstractNumId w:val="13"/>
  </w:num>
  <w:num w:numId="16" w16cid:durableId="1742748413">
    <w:abstractNumId w:val="20"/>
  </w:num>
  <w:num w:numId="17" w16cid:durableId="1818763474">
    <w:abstractNumId w:val="6"/>
  </w:num>
  <w:num w:numId="18" w16cid:durableId="1667585086">
    <w:abstractNumId w:val="11"/>
  </w:num>
  <w:num w:numId="19" w16cid:durableId="1271208106">
    <w:abstractNumId w:val="3"/>
  </w:num>
  <w:num w:numId="20" w16cid:durableId="305671312">
    <w:abstractNumId w:val="27"/>
  </w:num>
  <w:num w:numId="21" w16cid:durableId="1929924767">
    <w:abstractNumId w:val="16"/>
  </w:num>
  <w:num w:numId="22" w16cid:durableId="1059861415">
    <w:abstractNumId w:val="14"/>
  </w:num>
  <w:num w:numId="23" w16cid:durableId="801921517">
    <w:abstractNumId w:val="9"/>
  </w:num>
  <w:num w:numId="24" w16cid:durableId="373887140">
    <w:abstractNumId w:val="22"/>
  </w:num>
  <w:num w:numId="25" w16cid:durableId="665866287">
    <w:abstractNumId w:val="21"/>
  </w:num>
  <w:num w:numId="26" w16cid:durableId="38943242">
    <w:abstractNumId w:val="17"/>
  </w:num>
  <w:num w:numId="27" w16cid:durableId="933518623">
    <w:abstractNumId w:val="7"/>
  </w:num>
  <w:num w:numId="28" w16cid:durableId="1769815375">
    <w:abstractNumId w:val="10"/>
  </w:num>
  <w:num w:numId="29" w16cid:durableId="345209976">
    <w:abstractNumId w:val="15"/>
  </w:num>
  <w:num w:numId="30" w16cid:durableId="621496537">
    <w:abstractNumId w:val="24"/>
  </w:num>
  <w:num w:numId="31" w16cid:durableId="806985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078D"/>
    <w:rsid w:val="000061B4"/>
    <w:rsid w:val="00011A64"/>
    <w:rsid w:val="00012AF8"/>
    <w:rsid w:val="00017BB2"/>
    <w:rsid w:val="00024635"/>
    <w:rsid w:val="00030291"/>
    <w:rsid w:val="00030DA5"/>
    <w:rsid w:val="00033397"/>
    <w:rsid w:val="000342C7"/>
    <w:rsid w:val="000366D7"/>
    <w:rsid w:val="00036A06"/>
    <w:rsid w:val="00040095"/>
    <w:rsid w:val="00047E7D"/>
    <w:rsid w:val="0005563E"/>
    <w:rsid w:val="00055760"/>
    <w:rsid w:val="00057777"/>
    <w:rsid w:val="0006188C"/>
    <w:rsid w:val="00065B77"/>
    <w:rsid w:val="00080512"/>
    <w:rsid w:val="00083F0D"/>
    <w:rsid w:val="00092312"/>
    <w:rsid w:val="000A3911"/>
    <w:rsid w:val="000A63AB"/>
    <w:rsid w:val="000B7BCF"/>
    <w:rsid w:val="000C23DE"/>
    <w:rsid w:val="000C2F70"/>
    <w:rsid w:val="000C3CBB"/>
    <w:rsid w:val="000C4CF7"/>
    <w:rsid w:val="000C556D"/>
    <w:rsid w:val="000D376D"/>
    <w:rsid w:val="000D4DE6"/>
    <w:rsid w:val="000D58AB"/>
    <w:rsid w:val="000E4077"/>
    <w:rsid w:val="000E7FAF"/>
    <w:rsid w:val="001075B7"/>
    <w:rsid w:val="00134383"/>
    <w:rsid w:val="001370F2"/>
    <w:rsid w:val="00141A3D"/>
    <w:rsid w:val="0014613E"/>
    <w:rsid w:val="001549DD"/>
    <w:rsid w:val="001550D6"/>
    <w:rsid w:val="0017035B"/>
    <w:rsid w:val="0017573D"/>
    <w:rsid w:val="00177D17"/>
    <w:rsid w:val="00185902"/>
    <w:rsid w:val="00191D2F"/>
    <w:rsid w:val="00194CD0"/>
    <w:rsid w:val="001A4A66"/>
    <w:rsid w:val="001A7C2D"/>
    <w:rsid w:val="001B0158"/>
    <w:rsid w:val="001B08B3"/>
    <w:rsid w:val="001B265E"/>
    <w:rsid w:val="001B7208"/>
    <w:rsid w:val="001C4281"/>
    <w:rsid w:val="001D0D3F"/>
    <w:rsid w:val="001D7299"/>
    <w:rsid w:val="001E39D1"/>
    <w:rsid w:val="001F168B"/>
    <w:rsid w:val="001F3A0E"/>
    <w:rsid w:val="001F70B7"/>
    <w:rsid w:val="00200F4A"/>
    <w:rsid w:val="00204301"/>
    <w:rsid w:val="002068A3"/>
    <w:rsid w:val="00215CCC"/>
    <w:rsid w:val="00225F6D"/>
    <w:rsid w:val="0022606D"/>
    <w:rsid w:val="002305DD"/>
    <w:rsid w:val="00241500"/>
    <w:rsid w:val="00242C2A"/>
    <w:rsid w:val="00243BC7"/>
    <w:rsid w:val="002553C2"/>
    <w:rsid w:val="002623FC"/>
    <w:rsid w:val="00264608"/>
    <w:rsid w:val="002747EC"/>
    <w:rsid w:val="002855BF"/>
    <w:rsid w:val="0028583D"/>
    <w:rsid w:val="00285C3F"/>
    <w:rsid w:val="00286FC6"/>
    <w:rsid w:val="00292074"/>
    <w:rsid w:val="00294AFE"/>
    <w:rsid w:val="002953B2"/>
    <w:rsid w:val="002A72B3"/>
    <w:rsid w:val="002B105C"/>
    <w:rsid w:val="002B1092"/>
    <w:rsid w:val="002C2A71"/>
    <w:rsid w:val="002C2ACE"/>
    <w:rsid w:val="002C48EE"/>
    <w:rsid w:val="002E1692"/>
    <w:rsid w:val="002F0805"/>
    <w:rsid w:val="002F0D22"/>
    <w:rsid w:val="002F19C9"/>
    <w:rsid w:val="002F7A3A"/>
    <w:rsid w:val="003009B2"/>
    <w:rsid w:val="00303D18"/>
    <w:rsid w:val="00304CE4"/>
    <w:rsid w:val="003070A7"/>
    <w:rsid w:val="00314840"/>
    <w:rsid w:val="003172DC"/>
    <w:rsid w:val="00326069"/>
    <w:rsid w:val="00333CB1"/>
    <w:rsid w:val="00333D26"/>
    <w:rsid w:val="0033499E"/>
    <w:rsid w:val="00341E0A"/>
    <w:rsid w:val="003454FC"/>
    <w:rsid w:val="00347E9E"/>
    <w:rsid w:val="0035462D"/>
    <w:rsid w:val="00363177"/>
    <w:rsid w:val="00367571"/>
    <w:rsid w:val="003702F7"/>
    <w:rsid w:val="00370A91"/>
    <w:rsid w:val="00380C9E"/>
    <w:rsid w:val="00382033"/>
    <w:rsid w:val="00386BB5"/>
    <w:rsid w:val="00395682"/>
    <w:rsid w:val="00397D21"/>
    <w:rsid w:val="003B042A"/>
    <w:rsid w:val="003B3FB3"/>
    <w:rsid w:val="003C03A5"/>
    <w:rsid w:val="003C4E37"/>
    <w:rsid w:val="003C5128"/>
    <w:rsid w:val="003C69F7"/>
    <w:rsid w:val="003E1194"/>
    <w:rsid w:val="003E16BE"/>
    <w:rsid w:val="003E6AD7"/>
    <w:rsid w:val="003E7223"/>
    <w:rsid w:val="003F0A6F"/>
    <w:rsid w:val="00401855"/>
    <w:rsid w:val="0040301B"/>
    <w:rsid w:val="00406DB2"/>
    <w:rsid w:val="004128E3"/>
    <w:rsid w:val="0041766C"/>
    <w:rsid w:val="00417A40"/>
    <w:rsid w:val="004512B5"/>
    <w:rsid w:val="004621A3"/>
    <w:rsid w:val="00464695"/>
    <w:rsid w:val="00475FA8"/>
    <w:rsid w:val="00476DD9"/>
    <w:rsid w:val="00480BC6"/>
    <w:rsid w:val="004868E3"/>
    <w:rsid w:val="00492F3D"/>
    <w:rsid w:val="004C5539"/>
    <w:rsid w:val="004C7BC3"/>
    <w:rsid w:val="004D2496"/>
    <w:rsid w:val="004D3578"/>
    <w:rsid w:val="004D380D"/>
    <w:rsid w:val="004D3F58"/>
    <w:rsid w:val="004D5E47"/>
    <w:rsid w:val="004E213A"/>
    <w:rsid w:val="004E21FC"/>
    <w:rsid w:val="004E689C"/>
    <w:rsid w:val="004F27B2"/>
    <w:rsid w:val="00503171"/>
    <w:rsid w:val="0051501B"/>
    <w:rsid w:val="005153FE"/>
    <w:rsid w:val="00516778"/>
    <w:rsid w:val="005240A4"/>
    <w:rsid w:val="00525FE9"/>
    <w:rsid w:val="00531C12"/>
    <w:rsid w:val="00534DA0"/>
    <w:rsid w:val="005364DC"/>
    <w:rsid w:val="00540B31"/>
    <w:rsid w:val="00541D7A"/>
    <w:rsid w:val="00543E6C"/>
    <w:rsid w:val="00544635"/>
    <w:rsid w:val="00552A83"/>
    <w:rsid w:val="00553F96"/>
    <w:rsid w:val="005617CD"/>
    <w:rsid w:val="00565087"/>
    <w:rsid w:val="0056573F"/>
    <w:rsid w:val="00565BE9"/>
    <w:rsid w:val="00571CE2"/>
    <w:rsid w:val="00576FE5"/>
    <w:rsid w:val="00577BF6"/>
    <w:rsid w:val="005805D3"/>
    <w:rsid w:val="0059193E"/>
    <w:rsid w:val="005A27D5"/>
    <w:rsid w:val="005A4035"/>
    <w:rsid w:val="005A4971"/>
    <w:rsid w:val="005B1232"/>
    <w:rsid w:val="005B2EEF"/>
    <w:rsid w:val="005B50A5"/>
    <w:rsid w:val="005C43CD"/>
    <w:rsid w:val="005D299A"/>
    <w:rsid w:val="005D3E11"/>
    <w:rsid w:val="005D4274"/>
    <w:rsid w:val="005D6C57"/>
    <w:rsid w:val="005E2530"/>
    <w:rsid w:val="005E399D"/>
    <w:rsid w:val="005E78FB"/>
    <w:rsid w:val="005F6B59"/>
    <w:rsid w:val="00603D1E"/>
    <w:rsid w:val="00605E3E"/>
    <w:rsid w:val="00606DA9"/>
    <w:rsid w:val="00607B17"/>
    <w:rsid w:val="0061046D"/>
    <w:rsid w:val="00611566"/>
    <w:rsid w:val="00611D47"/>
    <w:rsid w:val="00617F14"/>
    <w:rsid w:val="00641A42"/>
    <w:rsid w:val="006454FB"/>
    <w:rsid w:val="00656E1E"/>
    <w:rsid w:val="006604E4"/>
    <w:rsid w:val="0068542E"/>
    <w:rsid w:val="006862BC"/>
    <w:rsid w:val="006869C3"/>
    <w:rsid w:val="00692D28"/>
    <w:rsid w:val="00695A4C"/>
    <w:rsid w:val="00697749"/>
    <w:rsid w:val="006A101E"/>
    <w:rsid w:val="006A2193"/>
    <w:rsid w:val="006A6CEE"/>
    <w:rsid w:val="006B36A5"/>
    <w:rsid w:val="006B4195"/>
    <w:rsid w:val="006C54B5"/>
    <w:rsid w:val="006D1E24"/>
    <w:rsid w:val="006E0F1C"/>
    <w:rsid w:val="006E72D7"/>
    <w:rsid w:val="006F2CA1"/>
    <w:rsid w:val="006F7223"/>
    <w:rsid w:val="00702BDF"/>
    <w:rsid w:val="0071151D"/>
    <w:rsid w:val="007318F1"/>
    <w:rsid w:val="0073469A"/>
    <w:rsid w:val="00734A5B"/>
    <w:rsid w:val="00735F57"/>
    <w:rsid w:val="00741EC5"/>
    <w:rsid w:val="00743525"/>
    <w:rsid w:val="00744E76"/>
    <w:rsid w:val="00746259"/>
    <w:rsid w:val="007476DB"/>
    <w:rsid w:val="0075000A"/>
    <w:rsid w:val="0075565E"/>
    <w:rsid w:val="00757D40"/>
    <w:rsid w:val="00765A81"/>
    <w:rsid w:val="00774846"/>
    <w:rsid w:val="007815E2"/>
    <w:rsid w:val="00781F0F"/>
    <w:rsid w:val="00782170"/>
    <w:rsid w:val="0078727C"/>
    <w:rsid w:val="0079415C"/>
    <w:rsid w:val="00794D81"/>
    <w:rsid w:val="00797D4B"/>
    <w:rsid w:val="007C095F"/>
    <w:rsid w:val="007C1636"/>
    <w:rsid w:val="007D29C4"/>
    <w:rsid w:val="007D3B84"/>
    <w:rsid w:val="007D5902"/>
    <w:rsid w:val="007E08D9"/>
    <w:rsid w:val="007E2D1C"/>
    <w:rsid w:val="007F2676"/>
    <w:rsid w:val="00801D66"/>
    <w:rsid w:val="00802106"/>
    <w:rsid w:val="008028A4"/>
    <w:rsid w:val="00806067"/>
    <w:rsid w:val="00806520"/>
    <w:rsid w:val="00814D6C"/>
    <w:rsid w:val="00826023"/>
    <w:rsid w:val="00830106"/>
    <w:rsid w:val="00840916"/>
    <w:rsid w:val="00851611"/>
    <w:rsid w:val="00852F7C"/>
    <w:rsid w:val="00853EDD"/>
    <w:rsid w:val="008604EE"/>
    <w:rsid w:val="0086131D"/>
    <w:rsid w:val="00867C09"/>
    <w:rsid w:val="00870854"/>
    <w:rsid w:val="00872FA4"/>
    <w:rsid w:val="0087352F"/>
    <w:rsid w:val="0087401D"/>
    <w:rsid w:val="008768CA"/>
    <w:rsid w:val="00880559"/>
    <w:rsid w:val="008840E9"/>
    <w:rsid w:val="008872C2"/>
    <w:rsid w:val="00894B69"/>
    <w:rsid w:val="008B29F9"/>
    <w:rsid w:val="008C1315"/>
    <w:rsid w:val="008C2835"/>
    <w:rsid w:val="008C484F"/>
    <w:rsid w:val="008C490B"/>
    <w:rsid w:val="008D229E"/>
    <w:rsid w:val="008E0B99"/>
    <w:rsid w:val="008E2859"/>
    <w:rsid w:val="0090271F"/>
    <w:rsid w:val="00903D8C"/>
    <w:rsid w:val="00911039"/>
    <w:rsid w:val="00913D4D"/>
    <w:rsid w:val="00921644"/>
    <w:rsid w:val="0092341E"/>
    <w:rsid w:val="00925076"/>
    <w:rsid w:val="00933148"/>
    <w:rsid w:val="009343D0"/>
    <w:rsid w:val="0094221D"/>
    <w:rsid w:val="00942EC2"/>
    <w:rsid w:val="0094366D"/>
    <w:rsid w:val="00946FAF"/>
    <w:rsid w:val="0094712E"/>
    <w:rsid w:val="00954BCB"/>
    <w:rsid w:val="009563AD"/>
    <w:rsid w:val="00961B32"/>
    <w:rsid w:val="00971683"/>
    <w:rsid w:val="00972FD7"/>
    <w:rsid w:val="00974BB0"/>
    <w:rsid w:val="009816AD"/>
    <w:rsid w:val="009A6E4F"/>
    <w:rsid w:val="009C4D5C"/>
    <w:rsid w:val="009C60BB"/>
    <w:rsid w:val="009D0A28"/>
    <w:rsid w:val="009D22B5"/>
    <w:rsid w:val="009D44C3"/>
    <w:rsid w:val="009E618D"/>
    <w:rsid w:val="009F0FD9"/>
    <w:rsid w:val="009F3B54"/>
    <w:rsid w:val="009F601F"/>
    <w:rsid w:val="009F7E6E"/>
    <w:rsid w:val="00A046FD"/>
    <w:rsid w:val="00A10F02"/>
    <w:rsid w:val="00A205A9"/>
    <w:rsid w:val="00A22658"/>
    <w:rsid w:val="00A53724"/>
    <w:rsid w:val="00A559F6"/>
    <w:rsid w:val="00A5612A"/>
    <w:rsid w:val="00A710BA"/>
    <w:rsid w:val="00A74166"/>
    <w:rsid w:val="00A814E6"/>
    <w:rsid w:val="00A82346"/>
    <w:rsid w:val="00A82A8B"/>
    <w:rsid w:val="00A8361A"/>
    <w:rsid w:val="00A94343"/>
    <w:rsid w:val="00A9671C"/>
    <w:rsid w:val="00AA74CB"/>
    <w:rsid w:val="00AB6AAB"/>
    <w:rsid w:val="00AB6D72"/>
    <w:rsid w:val="00AC253C"/>
    <w:rsid w:val="00AC2F79"/>
    <w:rsid w:val="00AC4A53"/>
    <w:rsid w:val="00AC66D6"/>
    <w:rsid w:val="00AC66E4"/>
    <w:rsid w:val="00AD0338"/>
    <w:rsid w:val="00AD4BCF"/>
    <w:rsid w:val="00AD7324"/>
    <w:rsid w:val="00AF3B25"/>
    <w:rsid w:val="00AF4A8E"/>
    <w:rsid w:val="00AF6CC5"/>
    <w:rsid w:val="00AF78D5"/>
    <w:rsid w:val="00B0454F"/>
    <w:rsid w:val="00B1063A"/>
    <w:rsid w:val="00B15449"/>
    <w:rsid w:val="00B15DE9"/>
    <w:rsid w:val="00B21241"/>
    <w:rsid w:val="00B325E7"/>
    <w:rsid w:val="00B3439E"/>
    <w:rsid w:val="00B411E0"/>
    <w:rsid w:val="00B477C9"/>
    <w:rsid w:val="00B63260"/>
    <w:rsid w:val="00B71A64"/>
    <w:rsid w:val="00B746AA"/>
    <w:rsid w:val="00B76B4F"/>
    <w:rsid w:val="00B93496"/>
    <w:rsid w:val="00B9781E"/>
    <w:rsid w:val="00BB6310"/>
    <w:rsid w:val="00BB6AE0"/>
    <w:rsid w:val="00BB7104"/>
    <w:rsid w:val="00BB78CF"/>
    <w:rsid w:val="00BC2DC7"/>
    <w:rsid w:val="00BC4C85"/>
    <w:rsid w:val="00BD64E4"/>
    <w:rsid w:val="00BD6CFD"/>
    <w:rsid w:val="00BD7C84"/>
    <w:rsid w:val="00BE12E5"/>
    <w:rsid w:val="00BF79F1"/>
    <w:rsid w:val="00C03035"/>
    <w:rsid w:val="00C219C3"/>
    <w:rsid w:val="00C275BC"/>
    <w:rsid w:val="00C33079"/>
    <w:rsid w:val="00C365F1"/>
    <w:rsid w:val="00C40A8F"/>
    <w:rsid w:val="00C43B31"/>
    <w:rsid w:val="00C47051"/>
    <w:rsid w:val="00C50536"/>
    <w:rsid w:val="00C55EB7"/>
    <w:rsid w:val="00C64DE1"/>
    <w:rsid w:val="00C815E9"/>
    <w:rsid w:val="00C84ED9"/>
    <w:rsid w:val="00C870EB"/>
    <w:rsid w:val="00C931F7"/>
    <w:rsid w:val="00CA3D0C"/>
    <w:rsid w:val="00CA4776"/>
    <w:rsid w:val="00CB0A1D"/>
    <w:rsid w:val="00CB6651"/>
    <w:rsid w:val="00CB6887"/>
    <w:rsid w:val="00CD19DA"/>
    <w:rsid w:val="00CD320E"/>
    <w:rsid w:val="00CD3B71"/>
    <w:rsid w:val="00CD4C7B"/>
    <w:rsid w:val="00CD50FE"/>
    <w:rsid w:val="00CD6BAB"/>
    <w:rsid w:val="00CE7505"/>
    <w:rsid w:val="00D07226"/>
    <w:rsid w:val="00D11329"/>
    <w:rsid w:val="00D22038"/>
    <w:rsid w:val="00D227B5"/>
    <w:rsid w:val="00D410F8"/>
    <w:rsid w:val="00D45717"/>
    <w:rsid w:val="00D61848"/>
    <w:rsid w:val="00D738D6"/>
    <w:rsid w:val="00D80795"/>
    <w:rsid w:val="00D81D78"/>
    <w:rsid w:val="00D8385B"/>
    <w:rsid w:val="00D86AB5"/>
    <w:rsid w:val="00D87E00"/>
    <w:rsid w:val="00D908B4"/>
    <w:rsid w:val="00D9134D"/>
    <w:rsid w:val="00D95538"/>
    <w:rsid w:val="00D97CD9"/>
    <w:rsid w:val="00DA58E4"/>
    <w:rsid w:val="00DA7A03"/>
    <w:rsid w:val="00DB1818"/>
    <w:rsid w:val="00DB397B"/>
    <w:rsid w:val="00DC309B"/>
    <w:rsid w:val="00DC4DA2"/>
    <w:rsid w:val="00DD4EE5"/>
    <w:rsid w:val="00DE1406"/>
    <w:rsid w:val="00E04305"/>
    <w:rsid w:val="00E07838"/>
    <w:rsid w:val="00E261F1"/>
    <w:rsid w:val="00E340BC"/>
    <w:rsid w:val="00E51F8B"/>
    <w:rsid w:val="00E62835"/>
    <w:rsid w:val="00E65A27"/>
    <w:rsid w:val="00E77645"/>
    <w:rsid w:val="00E852FF"/>
    <w:rsid w:val="00E86708"/>
    <w:rsid w:val="00E90ABE"/>
    <w:rsid w:val="00EA1D56"/>
    <w:rsid w:val="00EA22F8"/>
    <w:rsid w:val="00EA7B2C"/>
    <w:rsid w:val="00EC4A25"/>
    <w:rsid w:val="00EC572D"/>
    <w:rsid w:val="00ED096C"/>
    <w:rsid w:val="00ED6597"/>
    <w:rsid w:val="00EE0A1E"/>
    <w:rsid w:val="00EE0EE2"/>
    <w:rsid w:val="00EE5650"/>
    <w:rsid w:val="00EF3DB5"/>
    <w:rsid w:val="00F025A2"/>
    <w:rsid w:val="00F1677B"/>
    <w:rsid w:val="00F2026E"/>
    <w:rsid w:val="00F2210A"/>
    <w:rsid w:val="00F2319A"/>
    <w:rsid w:val="00F2336F"/>
    <w:rsid w:val="00F37743"/>
    <w:rsid w:val="00F54A3D"/>
    <w:rsid w:val="00F653B8"/>
    <w:rsid w:val="00F75275"/>
    <w:rsid w:val="00F76F8F"/>
    <w:rsid w:val="00F86694"/>
    <w:rsid w:val="00F90316"/>
    <w:rsid w:val="00FA1266"/>
    <w:rsid w:val="00FA6A28"/>
    <w:rsid w:val="00FB2BEA"/>
    <w:rsid w:val="00FC1192"/>
    <w:rsid w:val="00FC2462"/>
    <w:rsid w:val="00FC53BF"/>
    <w:rsid w:val="00FC568D"/>
    <w:rsid w:val="00FC6713"/>
    <w:rsid w:val="00FD6034"/>
    <w:rsid w:val="00FF003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44A18DDD-9D1D-4E2C-9B20-E87BE311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31484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1346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20</cp:revision>
  <dcterms:created xsi:type="dcterms:W3CDTF">2024-10-02T22:58:00Z</dcterms:created>
  <dcterms:modified xsi:type="dcterms:W3CDTF">2025-02-07T01:57:00Z</dcterms:modified>
</cp:coreProperties>
</file>